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C885A" w14:textId="77777777" w:rsidR="00846D32" w:rsidRDefault="008D6A3D" w:rsidP="00846D32">
      <w:pPr>
        <w:pStyle w:val="NoSpacing"/>
      </w:pPr>
      <w:r>
        <w:rPr>
          <w:u w:val="single"/>
        </w:rPr>
        <w:t xml:space="preserve">Brother </w:t>
      </w:r>
      <w:r w:rsidR="00846D32">
        <w:rPr>
          <w:u w:val="single"/>
        </w:rPr>
        <w:t>John CRABBE</w:t>
      </w:r>
      <w:r w:rsidR="00846D32">
        <w:t xml:space="preserve">      (fl.1438</w:t>
      </w:r>
      <w:r w:rsidR="00374F71">
        <w:t>-41</w:t>
      </w:r>
      <w:r w:rsidR="00846D32">
        <w:t>)</w:t>
      </w:r>
    </w:p>
    <w:p w14:paraId="1167C6C8" w14:textId="77777777" w:rsidR="00846D32" w:rsidRDefault="00374F71" w:rsidP="00846D32">
      <w:pPr>
        <w:pStyle w:val="NoSpacing"/>
      </w:pPr>
      <w:r>
        <w:t>of Bodmin Priory.</w:t>
      </w:r>
    </w:p>
    <w:p w14:paraId="5541914A" w14:textId="77777777" w:rsidR="00846D32" w:rsidRDefault="00846D32" w:rsidP="00846D32">
      <w:pPr>
        <w:pStyle w:val="NoSpacing"/>
      </w:pPr>
    </w:p>
    <w:p w14:paraId="4F6FAB49" w14:textId="77777777" w:rsidR="00846D32" w:rsidRDefault="00846D32" w:rsidP="00846D32">
      <w:pPr>
        <w:pStyle w:val="NoSpacing"/>
      </w:pPr>
    </w:p>
    <w:p w14:paraId="0A0ADC79" w14:textId="77777777" w:rsidR="00846D32" w:rsidRDefault="00846D32" w:rsidP="00846D32">
      <w:pPr>
        <w:pStyle w:val="NoSpacing"/>
      </w:pPr>
      <w:r>
        <w:t xml:space="preserve">  8 Mar.1438</w:t>
      </w:r>
      <w:r>
        <w:tab/>
        <w:t xml:space="preserve">He was ordained acolyte in Chudleigh Parish Church, Devon, </w:t>
      </w:r>
    </w:p>
    <w:p w14:paraId="5DB8D656" w14:textId="77777777" w:rsidR="00846D32" w:rsidRDefault="00846D32" w:rsidP="00846D32">
      <w:pPr>
        <w:pStyle w:val="NoSpacing"/>
      </w:pPr>
      <w:r>
        <w:tab/>
      </w:r>
      <w:r>
        <w:tab/>
        <w:t>by the Bishop.</w:t>
      </w:r>
    </w:p>
    <w:p w14:paraId="17038CEB" w14:textId="77777777" w:rsidR="00846D32" w:rsidRDefault="00846D32" w:rsidP="00846D32">
      <w:pPr>
        <w:pStyle w:val="NoSpacing"/>
      </w:pPr>
      <w:r>
        <w:tab/>
      </w:r>
      <w:r>
        <w:tab/>
        <w:t>(“Register of Edmund Lacy, Bishop of Exeter 1420-55” part 4 p.165)</w:t>
      </w:r>
    </w:p>
    <w:p w14:paraId="7E41C785" w14:textId="77777777" w:rsidR="008D6A3D" w:rsidRDefault="008D6A3D" w:rsidP="008D6A3D">
      <w:pPr>
        <w:pStyle w:val="NoSpacing"/>
      </w:pPr>
      <w:r>
        <w:t>19 Sep.1439</w:t>
      </w:r>
      <w:r>
        <w:tab/>
        <w:t xml:space="preserve">He was ordained subdeacon in the chapel of the manor of </w:t>
      </w:r>
      <w:proofErr w:type="spellStart"/>
      <w:r>
        <w:t>Radway</w:t>
      </w:r>
      <w:proofErr w:type="spellEnd"/>
      <w:r>
        <w:t>, Devon,</w:t>
      </w:r>
    </w:p>
    <w:p w14:paraId="3C902357" w14:textId="77777777" w:rsidR="008D6A3D" w:rsidRDefault="008D6A3D" w:rsidP="008D6A3D">
      <w:pPr>
        <w:pStyle w:val="NoSpacing"/>
      </w:pPr>
      <w:r>
        <w:tab/>
      </w:r>
      <w:r>
        <w:tab/>
        <w:t>by the Bishop.</w:t>
      </w:r>
    </w:p>
    <w:p w14:paraId="00A89B59" w14:textId="77777777" w:rsidR="00846D32" w:rsidRDefault="008D6A3D" w:rsidP="00846D32">
      <w:pPr>
        <w:pStyle w:val="NoSpacing"/>
      </w:pPr>
      <w:r>
        <w:tab/>
      </w:r>
      <w:r>
        <w:tab/>
        <w:t>(“Register of Edmund Lacy, Bishop of Exeter 1420-55” part 4 p.173)</w:t>
      </w:r>
    </w:p>
    <w:p w14:paraId="5F5C5788" w14:textId="77777777" w:rsidR="00374F71" w:rsidRDefault="00374F71" w:rsidP="00846D32">
      <w:pPr>
        <w:pStyle w:val="NoSpacing"/>
      </w:pPr>
      <w:r>
        <w:t>10 Jun.1441</w:t>
      </w:r>
      <w:r>
        <w:tab/>
        <w:t>He was ordained priest in Chudleigh Parish Church by the Bishop.</w:t>
      </w:r>
    </w:p>
    <w:p w14:paraId="7496F111" w14:textId="35B3EBB7" w:rsidR="00374F71" w:rsidRDefault="00374F71" w:rsidP="00846D32">
      <w:pPr>
        <w:pStyle w:val="NoSpacing"/>
      </w:pPr>
      <w:r>
        <w:tab/>
      </w:r>
      <w:r>
        <w:tab/>
        <w:t>(ibid.p.182)</w:t>
      </w:r>
    </w:p>
    <w:p w14:paraId="5266A026" w14:textId="77777777" w:rsidR="00771E1C" w:rsidRDefault="00771E1C" w:rsidP="00846D32">
      <w:pPr>
        <w:pStyle w:val="NoSpacing"/>
      </w:pPr>
    </w:p>
    <w:p w14:paraId="5DAB1DB9" w14:textId="77777777" w:rsidR="00374F71" w:rsidRDefault="00374F71" w:rsidP="00846D32">
      <w:pPr>
        <w:pStyle w:val="NoSpacing"/>
      </w:pPr>
    </w:p>
    <w:p w14:paraId="08A0287D" w14:textId="77777777" w:rsidR="00846D32" w:rsidRDefault="00846D32" w:rsidP="00846D32">
      <w:pPr>
        <w:pStyle w:val="NoSpacing"/>
      </w:pPr>
    </w:p>
    <w:p w14:paraId="033DF491" w14:textId="77777777" w:rsidR="008D6A3D" w:rsidRDefault="008D6A3D" w:rsidP="00846D32">
      <w:pPr>
        <w:pStyle w:val="NoSpacing"/>
      </w:pPr>
      <w:r>
        <w:t>8 May 2017</w:t>
      </w:r>
    </w:p>
    <w:p w14:paraId="7ADC1824" w14:textId="77777777" w:rsidR="00374F71" w:rsidRDefault="00374F71" w:rsidP="00846D32">
      <w:pPr>
        <w:pStyle w:val="NoSpacing"/>
      </w:pPr>
      <w:r>
        <w:t>16 October 2017</w:t>
      </w:r>
    </w:p>
    <w:p w14:paraId="6897297E" w14:textId="77777777" w:rsidR="006B2F86" w:rsidRPr="00846D32" w:rsidRDefault="00771E1C" w:rsidP="00E71FC3">
      <w:pPr>
        <w:pStyle w:val="NoSpacing"/>
      </w:pPr>
    </w:p>
    <w:sectPr w:rsidR="006B2F86" w:rsidRPr="00846D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2B672" w14:textId="77777777" w:rsidR="00846D32" w:rsidRDefault="00846D32" w:rsidP="00E71FC3">
      <w:pPr>
        <w:spacing w:after="0" w:line="240" w:lineRule="auto"/>
      </w:pPr>
      <w:r>
        <w:separator/>
      </w:r>
    </w:p>
  </w:endnote>
  <w:endnote w:type="continuationSeparator" w:id="0">
    <w:p w14:paraId="5120815B" w14:textId="77777777" w:rsidR="00846D32" w:rsidRDefault="00846D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B92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FC6D4" w14:textId="77777777" w:rsidR="00846D32" w:rsidRDefault="00846D32" w:rsidP="00E71FC3">
      <w:pPr>
        <w:spacing w:after="0" w:line="240" w:lineRule="auto"/>
      </w:pPr>
      <w:r>
        <w:separator/>
      </w:r>
    </w:p>
  </w:footnote>
  <w:footnote w:type="continuationSeparator" w:id="0">
    <w:p w14:paraId="38A78562" w14:textId="77777777" w:rsidR="00846D32" w:rsidRDefault="00846D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D32"/>
    <w:rsid w:val="001A7C09"/>
    <w:rsid w:val="00374F71"/>
    <w:rsid w:val="00577BD5"/>
    <w:rsid w:val="00656CBA"/>
    <w:rsid w:val="006A1F77"/>
    <w:rsid w:val="00733BE7"/>
    <w:rsid w:val="00771E1C"/>
    <w:rsid w:val="00846D32"/>
    <w:rsid w:val="008D6A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F8476"/>
  <w15:chartTrackingRefBased/>
  <w15:docId w15:val="{A7CE6D77-5CA2-449E-8BEF-4B760AC4E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2017-02-02T11:26:00Z</dcterms:created>
  <dcterms:modified xsi:type="dcterms:W3CDTF">2020-10-18T11:15:00Z</dcterms:modified>
</cp:coreProperties>
</file>